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6DC" w:rsidRPr="00D93752" w:rsidRDefault="00B376DC" w:rsidP="005B7CCE">
      <w:pPr>
        <w:rPr>
          <w:b/>
          <w:bCs/>
          <w:sz w:val="26"/>
          <w:szCs w:val="26"/>
        </w:rPr>
      </w:pPr>
      <w:r w:rsidRPr="00D93752">
        <w:rPr>
          <w:b/>
          <w:bCs/>
          <w:sz w:val="26"/>
          <w:szCs w:val="26"/>
        </w:rPr>
        <w:t>15 TEMMUZ GECESİ</w:t>
      </w:r>
    </w:p>
    <w:p w:rsidR="00B376DC" w:rsidRPr="00AA4A13" w:rsidRDefault="00B376DC" w:rsidP="005B7CCE">
      <w:pPr>
        <w:rPr>
          <w:b/>
          <w:bCs/>
          <w:sz w:val="26"/>
          <w:szCs w:val="26"/>
        </w:rPr>
      </w:pPr>
      <w:r w:rsidRPr="00AA4A13">
        <w:rPr>
          <w:b/>
          <w:bCs/>
          <w:sz w:val="26"/>
          <w:szCs w:val="26"/>
        </w:rPr>
        <w:t>15 Temmuz gecesi, ülkemizi, milletimizi, demokrasimizi, Cumhuriyetimizi, aydınlık geleceğimizi yok etmek isteyen vatan hainleri harekete geçmiş, milletin silahlarını yine bu aziz ve fedakâr millete doğrultarak kanlı bir darbe girişiminde bulunmuşlardı. Ancak, milletimiz, darbe girişimini, sokakları ve meydanları doldurarak, ölümü göze alarak başarısızlığa uğrattı.</w:t>
      </w:r>
    </w:p>
    <w:p w:rsidR="00B376DC" w:rsidRPr="00AA4A13" w:rsidRDefault="00B376DC" w:rsidP="00AA2E66">
      <w:pPr>
        <w:spacing w:before="100" w:beforeAutospacing="1" w:after="100" w:afterAutospacing="1" w:line="240" w:lineRule="auto"/>
        <w:ind w:firstLine="708"/>
        <w:rPr>
          <w:b/>
          <w:bCs/>
          <w:sz w:val="26"/>
          <w:szCs w:val="26"/>
          <w:lang w:eastAsia="tr-TR"/>
        </w:rPr>
      </w:pPr>
      <w:r w:rsidRPr="00AA4A13">
        <w:rPr>
          <w:b/>
          <w:bCs/>
          <w:sz w:val="26"/>
          <w:szCs w:val="26"/>
          <w:lang w:eastAsia="tr-TR"/>
        </w:rPr>
        <w:t>Şehitlerimiz ve gazilerimiz, 15 Temmuz gecesi, cesaretleriyle, dirayetleriyle, kararlı ve dik duruşlarıyla tarih yazdılar. Hiç şüphesiz ki, şehitlerimiz, kalplerimizdeki mümtaz yerlerini daima muhafaza edeceklerdir. Artık her yıl, 15 Temmuz Demokrasi Zaferi ve Şehitleri Anma Günü’nde kendilerini gönülden yâd edecek, hatıralarını gelecek nesillere aktaracağız.</w:t>
      </w:r>
    </w:p>
    <w:p w:rsidR="00B376DC" w:rsidRPr="00AA4A13" w:rsidRDefault="00B376DC" w:rsidP="00AA2E66">
      <w:pPr>
        <w:spacing w:before="100" w:beforeAutospacing="1" w:after="100" w:afterAutospacing="1" w:line="240" w:lineRule="auto"/>
        <w:ind w:firstLine="708"/>
        <w:rPr>
          <w:b/>
          <w:bCs/>
          <w:sz w:val="26"/>
          <w:szCs w:val="26"/>
          <w:lang w:eastAsia="tr-TR"/>
        </w:rPr>
      </w:pPr>
      <w:r w:rsidRPr="00AA4A13">
        <w:rPr>
          <w:b/>
          <w:bCs/>
          <w:sz w:val="26"/>
          <w:szCs w:val="26"/>
          <w:lang w:eastAsia="tr-TR"/>
        </w:rPr>
        <w:t xml:space="preserve">15 Temmuz’da, meydanlarda, tıpkı Çanakkale’de, İstiklal Savaşımızda olduğu gibi, tüm fertleriyle tek yürek olmuş, iradesini bir avuç darbeciye çiğnetmeyen büyük Türkiye vardı, büyük Türk milleti vardı. Bu darbe girişiminde, milletimiz, tıpkı bin yıl önce Malazgirt’te olduğu gibi, bu coğrafyayı vatan olarak sahiplenme konusundaki kararlılığını ortaya koymuştur. </w:t>
      </w:r>
    </w:p>
    <w:p w:rsidR="00B376DC" w:rsidRPr="00AA4A13" w:rsidRDefault="00B376DC" w:rsidP="00AA2E66">
      <w:pPr>
        <w:spacing w:before="100" w:beforeAutospacing="1" w:after="100" w:afterAutospacing="1" w:line="240" w:lineRule="auto"/>
        <w:ind w:firstLine="708"/>
        <w:rPr>
          <w:b/>
          <w:bCs/>
          <w:sz w:val="26"/>
          <w:szCs w:val="26"/>
          <w:lang w:eastAsia="tr-TR"/>
        </w:rPr>
      </w:pPr>
      <w:r w:rsidRPr="00AA4A13">
        <w:rPr>
          <w:b/>
          <w:bCs/>
          <w:sz w:val="26"/>
          <w:szCs w:val="26"/>
          <w:lang w:eastAsia="tr-TR"/>
        </w:rPr>
        <w:t>Milletimiz, o gece, tıpkı 717 yıl önce Söğüt’te, 563 yıl önce İstanbul’da olduğu gibi, Anadolu topraklarını istikbali olarak gördüğünü tüm dünyaya haykırmıştır. Milletimiz, bu ülkeyi bölmek isteyen saldırganlarakarşı Çanakkale’de, Dumlupınar’da ne cevap vermişse, 15 Temmuz’da da aynı cevabı vermiştir.</w:t>
      </w:r>
    </w:p>
    <w:p w:rsidR="00B376DC" w:rsidRPr="00AA4A13" w:rsidRDefault="00B376DC" w:rsidP="00AA2E66">
      <w:pPr>
        <w:spacing w:before="100" w:beforeAutospacing="1" w:after="100" w:afterAutospacing="1" w:line="240" w:lineRule="auto"/>
        <w:ind w:firstLine="708"/>
        <w:rPr>
          <w:b/>
          <w:bCs/>
          <w:sz w:val="26"/>
          <w:szCs w:val="26"/>
          <w:lang w:eastAsia="tr-TR"/>
        </w:rPr>
      </w:pPr>
      <w:r w:rsidRPr="00AA4A13">
        <w:rPr>
          <w:b/>
          <w:bCs/>
          <w:sz w:val="26"/>
          <w:szCs w:val="26"/>
          <w:lang w:eastAsia="tr-TR"/>
        </w:rPr>
        <w:t xml:space="preserve">Türkiye’yi parçalayacaklarını, devleti teslim alabileceklerini sanarak, 15 Temmuz gecesi harekete geçen hainler, ertesi gün akşam olmadan milletimiz tarafından hüsrana uğratılmışlardır.Bu darbe girişimi milletimize, Meclisimize, demokrasimize, Cumhuriyetimize, aydınlık yarınlarımıza ve şanlı ordumuza karşı yapılmıştır. Ordumuz ve Mehmetçiğimiz bizim gözbebeğimizdir. </w:t>
      </w:r>
    </w:p>
    <w:p w:rsidR="00B376DC" w:rsidRPr="00AA4A13" w:rsidRDefault="00B376DC" w:rsidP="00AA2E66">
      <w:pPr>
        <w:spacing w:before="100" w:beforeAutospacing="1" w:after="100" w:afterAutospacing="1" w:line="240" w:lineRule="auto"/>
        <w:ind w:firstLine="708"/>
        <w:rPr>
          <w:b/>
          <w:bCs/>
          <w:sz w:val="26"/>
          <w:szCs w:val="26"/>
          <w:lang w:eastAsia="tr-TR"/>
        </w:rPr>
      </w:pPr>
      <w:r w:rsidRPr="00AA4A13">
        <w:rPr>
          <w:b/>
          <w:bCs/>
          <w:sz w:val="26"/>
          <w:szCs w:val="26"/>
          <w:lang w:eastAsia="tr-TR"/>
        </w:rPr>
        <w:t xml:space="preserve">Bu silahlı darbe girişiminin başarısızlığa uğratılmasıyla, Türkiye, artık yeni bir döneme girmiştir. Bu güzel ülke, artık, 15 Temmuz öncesinden daha güçlüdür. Şairin dediği gibi: </w:t>
      </w:r>
    </w:p>
    <w:p w:rsidR="00B376DC" w:rsidRPr="00AA4A13" w:rsidRDefault="00B376DC" w:rsidP="00AA2E66">
      <w:pPr>
        <w:spacing w:after="0" w:line="240" w:lineRule="auto"/>
        <w:ind w:firstLine="708"/>
        <w:rPr>
          <w:b/>
          <w:bCs/>
          <w:sz w:val="26"/>
          <w:szCs w:val="26"/>
          <w:lang w:eastAsia="tr-TR"/>
        </w:rPr>
      </w:pPr>
      <w:r w:rsidRPr="00AA4A13">
        <w:rPr>
          <w:b/>
          <w:bCs/>
          <w:sz w:val="26"/>
          <w:szCs w:val="26"/>
          <w:lang w:eastAsia="tr-TR"/>
        </w:rPr>
        <w:t xml:space="preserve">“Tasalanma yiğidim, zaman bizden yanadır. </w:t>
      </w:r>
    </w:p>
    <w:p w:rsidR="00B376DC" w:rsidRPr="00AA4A13" w:rsidRDefault="00B376DC" w:rsidP="00AA2E66">
      <w:pPr>
        <w:spacing w:after="0" w:line="240" w:lineRule="auto"/>
        <w:ind w:firstLine="708"/>
        <w:rPr>
          <w:b/>
          <w:bCs/>
          <w:sz w:val="26"/>
          <w:szCs w:val="26"/>
          <w:lang w:eastAsia="tr-TR"/>
        </w:rPr>
      </w:pPr>
      <w:r w:rsidRPr="00AA4A13">
        <w:rPr>
          <w:b/>
          <w:bCs/>
          <w:sz w:val="26"/>
          <w:szCs w:val="26"/>
          <w:lang w:eastAsia="tr-TR"/>
        </w:rPr>
        <w:t xml:space="preserve"> Külümüzden yükselen duman bizden yanadır. </w:t>
      </w:r>
    </w:p>
    <w:p w:rsidR="00B376DC" w:rsidRPr="00AA4A13" w:rsidRDefault="00B376DC" w:rsidP="00AA2E66">
      <w:pPr>
        <w:spacing w:after="0" w:line="240" w:lineRule="auto"/>
        <w:ind w:firstLine="708"/>
        <w:rPr>
          <w:b/>
          <w:bCs/>
          <w:sz w:val="26"/>
          <w:szCs w:val="26"/>
          <w:lang w:eastAsia="tr-TR"/>
        </w:rPr>
      </w:pPr>
      <w:r w:rsidRPr="00AA4A13">
        <w:rPr>
          <w:b/>
          <w:bCs/>
          <w:sz w:val="26"/>
          <w:szCs w:val="26"/>
          <w:lang w:eastAsia="tr-TR"/>
        </w:rPr>
        <w:t xml:space="preserve"> Son durak, son ilahi ferman bizden yanadır.</w:t>
      </w:r>
    </w:p>
    <w:p w:rsidR="00B376DC" w:rsidRPr="00AA4A13" w:rsidRDefault="00B376DC" w:rsidP="00AA2E66">
      <w:pPr>
        <w:spacing w:after="0" w:line="240" w:lineRule="auto"/>
        <w:ind w:firstLine="708"/>
        <w:rPr>
          <w:b/>
          <w:bCs/>
          <w:sz w:val="26"/>
          <w:szCs w:val="26"/>
          <w:lang w:eastAsia="tr-TR"/>
        </w:rPr>
      </w:pPr>
      <w:r w:rsidRPr="00AA4A13">
        <w:rPr>
          <w:b/>
          <w:bCs/>
          <w:sz w:val="26"/>
          <w:szCs w:val="26"/>
          <w:lang w:eastAsia="tr-TR"/>
        </w:rPr>
        <w:t>Dünya düşman olsa da iman bizden yanadır.”</w:t>
      </w:r>
    </w:p>
    <w:p w:rsidR="00B376DC" w:rsidRPr="00AA4A13" w:rsidRDefault="00B376DC" w:rsidP="00AA2E66">
      <w:pPr>
        <w:spacing w:after="0" w:line="240" w:lineRule="auto"/>
        <w:ind w:firstLine="708"/>
        <w:rPr>
          <w:b/>
          <w:bCs/>
          <w:sz w:val="26"/>
          <w:szCs w:val="26"/>
          <w:lang w:eastAsia="tr-TR"/>
        </w:rPr>
      </w:pPr>
    </w:p>
    <w:tbl>
      <w:tblPr>
        <w:tblpPr w:leftFromText="141" w:rightFromText="141" w:vertAnchor="text" w:horzAnchor="margin" w:tblpY="618"/>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tblPr>
      <w:tblGrid>
        <w:gridCol w:w="5110"/>
        <w:gridCol w:w="5314"/>
      </w:tblGrid>
      <w:tr w:rsidR="00B376DC" w:rsidRPr="00D93752">
        <w:trPr>
          <w:trHeight w:val="3454"/>
        </w:trPr>
        <w:tc>
          <w:tcPr>
            <w:tcW w:w="5110" w:type="dxa"/>
          </w:tcPr>
          <w:p w:rsidR="00B376DC" w:rsidRPr="00D93752" w:rsidRDefault="00B376DC" w:rsidP="00AA4A13">
            <w:pPr>
              <w:spacing w:before="100" w:beforeAutospacing="1" w:after="100" w:afterAutospacing="1" w:line="240" w:lineRule="auto"/>
              <w:rPr>
                <w:rFonts w:ascii="Times New Roman" w:hAnsi="Times New Roman" w:cs="Times New Roman"/>
                <w:sz w:val="24"/>
                <w:szCs w:val="24"/>
                <w:lang w:eastAsia="tr-TR"/>
              </w:rPr>
            </w:pPr>
            <w:r w:rsidRPr="00F3029C">
              <w:rPr>
                <w:rFonts w:ascii="Times New Roman" w:hAnsi="Times New Roman" w:cs="Times New Roman"/>
                <w:sz w:val="20"/>
                <w:szCs w:val="20"/>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80pt">
                  <v:imagedata r:id="rId4" o:title=""/>
                </v:shape>
              </w:pict>
            </w:r>
          </w:p>
        </w:tc>
        <w:tc>
          <w:tcPr>
            <w:tcW w:w="5314" w:type="dxa"/>
          </w:tcPr>
          <w:p w:rsidR="00B376DC" w:rsidRPr="00D93752" w:rsidRDefault="00B376DC" w:rsidP="00AA4A13">
            <w:pPr>
              <w:spacing w:before="100" w:beforeAutospacing="1" w:after="100" w:afterAutospacing="1" w:line="240" w:lineRule="auto"/>
              <w:rPr>
                <w:rFonts w:ascii="Times New Roman" w:hAnsi="Times New Roman" w:cs="Times New Roman"/>
                <w:sz w:val="24"/>
                <w:szCs w:val="24"/>
                <w:lang w:eastAsia="tr-TR"/>
              </w:rPr>
            </w:pPr>
            <w:r w:rsidRPr="00F3029C">
              <w:rPr>
                <w:rFonts w:ascii="Times New Roman" w:hAnsi="Times New Roman" w:cs="Times New Roman"/>
                <w:sz w:val="24"/>
                <w:szCs w:val="24"/>
                <w:lang w:eastAsia="tr-TR"/>
              </w:rPr>
              <w:pict>
                <v:shape id="_x0000_i1026" type="#_x0000_t75" style="width:252pt;height:180pt">
                  <v:imagedata r:id="rId5" o:title=""/>
                </v:shape>
              </w:pict>
            </w:r>
          </w:p>
        </w:tc>
      </w:tr>
    </w:tbl>
    <w:p w:rsidR="00B376DC" w:rsidRPr="00D93752" w:rsidRDefault="00B376DC" w:rsidP="00D93752">
      <w:pPr>
        <w:spacing w:after="0" w:line="240" w:lineRule="auto"/>
        <w:rPr>
          <w:sz w:val="26"/>
          <w:szCs w:val="26"/>
          <w:lang w:eastAsia="tr-TR"/>
        </w:rPr>
      </w:pPr>
      <w:r w:rsidRPr="00AA4A13">
        <w:rPr>
          <w:b/>
          <w:bCs/>
          <w:sz w:val="26"/>
          <w:szCs w:val="26"/>
          <w:lang w:eastAsia="tr-TR"/>
        </w:rPr>
        <w:t>15 Temmuz şehitlerimizi rahmet ve minnetle anıyoruz. Gazilerimize acil şifalar diliyoruz.</w:t>
      </w:r>
    </w:p>
    <w:p w:rsidR="00B376DC" w:rsidRPr="00D93752" w:rsidRDefault="00B376DC" w:rsidP="00AA2E66">
      <w:pPr>
        <w:spacing w:after="0" w:line="240" w:lineRule="auto"/>
        <w:ind w:firstLine="708"/>
        <w:rPr>
          <w:sz w:val="26"/>
          <w:szCs w:val="26"/>
          <w:lang w:eastAsia="tr-TR"/>
        </w:rPr>
      </w:pPr>
    </w:p>
    <w:p w:rsidR="00B376DC" w:rsidRPr="00D93752" w:rsidRDefault="00B376DC" w:rsidP="00EC0A53">
      <w:pPr>
        <w:spacing w:after="0" w:line="240" w:lineRule="auto"/>
        <w:rPr>
          <w:sz w:val="26"/>
          <w:szCs w:val="26"/>
          <w:lang w:eastAsia="tr-TR"/>
        </w:rPr>
      </w:pPr>
    </w:p>
    <w:p w:rsidR="00B376DC" w:rsidRPr="00C41191" w:rsidRDefault="00B376DC" w:rsidP="00C41191">
      <w:pPr>
        <w:spacing w:before="100" w:beforeAutospacing="1" w:after="100" w:afterAutospacing="1" w:line="240" w:lineRule="auto"/>
        <w:jc w:val="center"/>
        <w:rPr>
          <w:rFonts w:ascii="Times New Roman" w:hAnsi="Times New Roman" w:cs="Times New Roman"/>
          <w:sz w:val="20"/>
          <w:szCs w:val="20"/>
          <w:lang w:eastAsia="tr-TR"/>
        </w:rPr>
      </w:pPr>
    </w:p>
    <w:sectPr w:rsidR="00B376DC" w:rsidRPr="00C41191" w:rsidSect="00CA295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295F"/>
    <w:rsid w:val="0008242E"/>
    <w:rsid w:val="00095649"/>
    <w:rsid w:val="001C5DEB"/>
    <w:rsid w:val="0020392C"/>
    <w:rsid w:val="00207E47"/>
    <w:rsid w:val="00234E23"/>
    <w:rsid w:val="00302585"/>
    <w:rsid w:val="003E2C6C"/>
    <w:rsid w:val="00525E2A"/>
    <w:rsid w:val="00572B40"/>
    <w:rsid w:val="005B7CCE"/>
    <w:rsid w:val="005D472B"/>
    <w:rsid w:val="00605423"/>
    <w:rsid w:val="006340B4"/>
    <w:rsid w:val="00660890"/>
    <w:rsid w:val="00664BE8"/>
    <w:rsid w:val="007B42F7"/>
    <w:rsid w:val="009D18AE"/>
    <w:rsid w:val="009D2E71"/>
    <w:rsid w:val="00AA2E66"/>
    <w:rsid w:val="00AA4A13"/>
    <w:rsid w:val="00B376DC"/>
    <w:rsid w:val="00C166A9"/>
    <w:rsid w:val="00C41191"/>
    <w:rsid w:val="00CA295F"/>
    <w:rsid w:val="00CC32A6"/>
    <w:rsid w:val="00D769B5"/>
    <w:rsid w:val="00D93752"/>
    <w:rsid w:val="00E21446"/>
    <w:rsid w:val="00E839BC"/>
    <w:rsid w:val="00E90315"/>
    <w:rsid w:val="00E93070"/>
    <w:rsid w:val="00EC0A53"/>
    <w:rsid w:val="00F3029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0B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34E23"/>
    <w:rPr>
      <w:color w:val="0000FF"/>
      <w:u w:val="single"/>
    </w:rPr>
  </w:style>
  <w:style w:type="table" w:styleId="TableGrid">
    <w:name w:val="Table Grid"/>
    <w:basedOn w:val="TableNormal"/>
    <w:uiPriority w:val="99"/>
    <w:locked/>
    <w:rsid w:val="00D9375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2</Pages>
  <Words>333</Words>
  <Characters>1904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mavikar</dc:creator>
  <cp:keywords/>
  <dc:description/>
  <cp:lastModifiedBy>edanur</cp:lastModifiedBy>
  <cp:revision>13</cp:revision>
  <dcterms:created xsi:type="dcterms:W3CDTF">2016-09-05T17:51:00Z</dcterms:created>
  <dcterms:modified xsi:type="dcterms:W3CDTF">2016-09-20T19:40:00Z</dcterms:modified>
</cp:coreProperties>
</file>